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10D49" w14:textId="77777777" w:rsidR="00BB1E57" w:rsidRDefault="00BB1E57" w:rsidP="00BB1E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VIRGO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37F78B60" w14:textId="77777777" w:rsidR="00BB1E57" w:rsidRDefault="00BB1E57" w:rsidP="00BB1E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AAC442" w14:textId="77777777" w:rsidR="00BB1E57" w:rsidRDefault="00BB1E57" w:rsidP="00BB1E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37DE68" w14:textId="77777777" w:rsidR="00BB1E57" w:rsidRDefault="00BB1E57" w:rsidP="00BB1E57">
      <w:pPr>
        <w:pStyle w:val="NoSpacing"/>
        <w:ind w:left="1440" w:hanging="1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in </w:t>
      </w:r>
    </w:p>
    <w:p w14:paraId="425C3218" w14:textId="77777777" w:rsidR="00BB1E57" w:rsidRDefault="00BB1E57" w:rsidP="00BB1E5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Somerset a reasonable aid to the King’s use for the marriage of his daughter, Blanche, and also to make his firstborn son a knight, and to have the moneys raised at the exchequer on the Thursday after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St.Valentine’s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day next.</w:t>
      </w:r>
    </w:p>
    <w:p w14:paraId="65FA954A" w14:textId="77777777" w:rsidR="00BB1E57" w:rsidRDefault="00BB1E57" w:rsidP="00BB1E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p.148)</w:t>
      </w:r>
    </w:p>
    <w:p w14:paraId="593E182A" w14:textId="77777777" w:rsidR="00BB1E57" w:rsidRDefault="00BB1E57" w:rsidP="00BB1E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31ECC2" w14:textId="77777777" w:rsidR="00BB1E57" w:rsidRDefault="00BB1E57" w:rsidP="00BB1E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549EBA" w14:textId="77777777" w:rsidR="00BB1E57" w:rsidRDefault="00BB1E57" w:rsidP="00BB1E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2021</w:t>
      </w:r>
    </w:p>
    <w:p w14:paraId="3D1B815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888CE" w14:textId="77777777" w:rsidR="00BB1E57" w:rsidRDefault="00BB1E57" w:rsidP="009139A6">
      <w:r>
        <w:separator/>
      </w:r>
    </w:p>
  </w:endnote>
  <w:endnote w:type="continuationSeparator" w:id="0">
    <w:p w14:paraId="2CE9EB83" w14:textId="77777777" w:rsidR="00BB1E57" w:rsidRDefault="00BB1E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18A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B6B2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B10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CAFEE" w14:textId="77777777" w:rsidR="00BB1E57" w:rsidRDefault="00BB1E57" w:rsidP="009139A6">
      <w:r>
        <w:separator/>
      </w:r>
    </w:p>
  </w:footnote>
  <w:footnote w:type="continuationSeparator" w:id="0">
    <w:p w14:paraId="79146C09" w14:textId="77777777" w:rsidR="00BB1E57" w:rsidRDefault="00BB1E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14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8AC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BD8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5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1E5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FCA07"/>
  <w15:chartTrackingRefBased/>
  <w15:docId w15:val="{69A156C0-9338-45DD-BEEF-9A7A08C7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2021-05-24T11:40:00Z</dcterms:created>
  <dcterms:modified xsi:type="dcterms:W3CDTF">2021-05-24T11:41:00Z</dcterms:modified>
</cp:coreProperties>
</file>